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A7C2BE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23B9C" w:rsidRPr="00523B9C">
        <w:rPr>
          <w:rFonts w:ascii="Arial" w:hAnsi="Arial" w:cs="Arial"/>
          <w:b/>
          <w:sz w:val="24"/>
          <w:szCs w:val="24"/>
          <w:lang w:eastAsia="ja-JP"/>
        </w:rPr>
        <w:t>RP-232364</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E2E177E"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64542">
        <w:rPr>
          <w:rFonts w:ascii="Arial" w:hAnsi="Arial" w:cs="Arial"/>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4542" w14:paraId="683A5441" w14:textId="77777777" w:rsidTr="00664542">
        <w:tc>
          <w:tcPr>
            <w:tcW w:w="2436" w:type="dxa"/>
            <w:tcBorders>
              <w:top w:val="single" w:sz="4" w:space="0" w:color="auto"/>
              <w:left w:val="single" w:sz="4" w:space="0" w:color="auto"/>
              <w:bottom w:val="single" w:sz="4" w:space="0" w:color="auto"/>
              <w:right w:val="single" w:sz="4" w:space="0" w:color="auto"/>
            </w:tcBorders>
            <w:shd w:val="clear" w:color="auto" w:fill="auto"/>
          </w:tcPr>
          <w:p w14:paraId="306BF43A" w14:textId="77777777" w:rsidR="00664542" w:rsidRDefault="00664542" w:rsidP="00E76C8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38852DC9" w14:textId="77777777" w:rsidR="00664542" w:rsidRDefault="00664542" w:rsidP="00E76C89">
            <w:pPr>
              <w:tabs>
                <w:tab w:val="left" w:pos="567"/>
              </w:tabs>
              <w:spacing w:after="0"/>
              <w:rPr>
                <w:rFonts w:ascii="Arial" w:hAnsi="Arial" w:cs="Arial"/>
              </w:rPr>
            </w:pPr>
            <w:r>
              <w:rPr>
                <w:rFonts w:ascii="Arial" w:hAnsi="Arial" w:cs="Arial"/>
              </w:rPr>
              <w:t>Introduction of additional 6GHz NR licensed bands</w:t>
            </w:r>
          </w:p>
        </w:tc>
      </w:tr>
      <w:tr w:rsidR="00664542" w14:paraId="3D50B223"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20BF3275" w14:textId="77777777" w:rsidR="00664542" w:rsidRDefault="00664542" w:rsidP="00E76C8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61FF7B1C" w14:textId="77777777" w:rsidR="00664542" w:rsidRDefault="00664542" w:rsidP="00E76C8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122BB63" w14:textId="77777777" w:rsidR="00664542" w:rsidRDefault="00664542" w:rsidP="00E76C89">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C7B931D" w14:textId="77777777" w:rsidR="00664542" w:rsidRDefault="00664542" w:rsidP="00E76C8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BC7AAAF" w14:textId="77777777" w:rsidR="00664542" w:rsidRDefault="00664542" w:rsidP="00E76C89">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75EBCBAB" w14:textId="77777777" w:rsidR="00664542" w:rsidRDefault="00664542" w:rsidP="00E76C89">
            <w:pPr>
              <w:tabs>
                <w:tab w:val="left" w:pos="567"/>
              </w:tabs>
              <w:spacing w:after="0"/>
              <w:rPr>
                <w:rFonts w:ascii="Arial" w:hAnsi="Arial" w:cs="Arial"/>
              </w:rPr>
            </w:pPr>
            <w:r>
              <w:rPr>
                <w:rFonts w:ascii="Arial" w:hAnsi="Arial" w:cs="Arial"/>
              </w:rPr>
              <w:t>Performance part:</w:t>
            </w:r>
          </w:p>
          <w:p w14:paraId="71F165FD" w14:textId="77777777" w:rsidR="00664542" w:rsidRDefault="00664542" w:rsidP="00E76C89">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54E29950" w14:textId="77777777" w:rsidR="00664542" w:rsidRDefault="00664542" w:rsidP="00E76C89">
            <w:pPr>
              <w:tabs>
                <w:tab w:val="left" w:pos="567"/>
              </w:tabs>
              <w:spacing w:after="0"/>
              <w:rPr>
                <w:rFonts w:ascii="Arial" w:hAnsi="Arial" w:cs="Arial"/>
              </w:rPr>
            </w:pPr>
            <w:r>
              <w:rPr>
                <w:rFonts w:ascii="Arial" w:hAnsi="Arial" w:cs="Arial"/>
              </w:rPr>
              <w:t>Testing part:</w:t>
            </w:r>
          </w:p>
          <w:p w14:paraId="14207C64" w14:textId="77777777" w:rsidR="00664542" w:rsidRDefault="00664542" w:rsidP="00E76C89">
            <w:pPr>
              <w:tabs>
                <w:tab w:val="left" w:pos="567"/>
              </w:tabs>
              <w:spacing w:after="0"/>
              <w:rPr>
                <w:rFonts w:ascii="Arial" w:hAnsi="Arial" w:cs="Arial"/>
                <w:lang w:eastAsia="ja-JP"/>
              </w:rPr>
            </w:pPr>
            <w:r>
              <w:rPr>
                <w:rFonts w:ascii="Arial" w:hAnsi="Arial" w:cs="Arial"/>
                <w:lang w:eastAsia="ja-JP"/>
              </w:rPr>
              <w:t>No</w:t>
            </w:r>
          </w:p>
        </w:tc>
      </w:tr>
      <w:tr w:rsidR="00664542" w14:paraId="64CF6C77"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5BCED030" w14:textId="77777777" w:rsidR="00664542" w:rsidRDefault="00664542" w:rsidP="00E76C8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2815BBB9" w14:textId="77777777" w:rsidR="00664542" w:rsidRDefault="00664542" w:rsidP="00E76C89">
            <w:pPr>
              <w:tabs>
                <w:tab w:val="left" w:pos="567"/>
              </w:tabs>
              <w:spacing w:after="0"/>
              <w:rPr>
                <w:rFonts w:ascii="Arial" w:hAnsi="Arial" w:cs="Arial"/>
              </w:rPr>
            </w:pPr>
            <w:r>
              <w:rPr>
                <w:rFonts w:ascii="Arial" w:hAnsi="Arial" w:cs="Arial"/>
              </w:rPr>
              <w:t>NR_6GHz_add_bands</w:t>
            </w:r>
          </w:p>
        </w:tc>
      </w:tr>
      <w:tr w:rsidR="00664542" w14:paraId="75DDEB6F"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0480FD48" w14:textId="77777777" w:rsidR="00664542" w:rsidRDefault="00664542" w:rsidP="00E76C8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638163C8" w14:textId="77777777" w:rsidR="00664542" w:rsidRDefault="00664542" w:rsidP="00E76C89">
            <w:pPr>
              <w:tabs>
                <w:tab w:val="left" w:pos="567"/>
              </w:tabs>
              <w:spacing w:after="0"/>
              <w:rPr>
                <w:rFonts w:ascii="Arial" w:hAnsi="Arial" w:cs="Arial"/>
                <w:lang w:eastAsia="ja-JP"/>
              </w:rPr>
            </w:pPr>
            <w:r>
              <w:rPr>
                <w:rFonts w:ascii="Arial" w:hAnsi="Arial" w:cs="Arial"/>
                <w:lang w:eastAsia="ja-JP"/>
              </w:rPr>
              <w:t>960098</w:t>
            </w:r>
          </w:p>
        </w:tc>
      </w:tr>
      <w:tr w:rsidR="00664542" w14:paraId="46A72ECE"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5D9E0439" w14:textId="77777777" w:rsidR="00664542" w:rsidRDefault="00664542" w:rsidP="00E76C8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214E523" w14:textId="77777777" w:rsidR="00664542" w:rsidRDefault="00664542" w:rsidP="00E76C89">
            <w:pPr>
              <w:tabs>
                <w:tab w:val="left" w:pos="567"/>
              </w:tabs>
              <w:spacing w:after="0"/>
              <w:rPr>
                <w:rFonts w:ascii="Arial" w:eastAsia="Yu Mincho" w:hAnsi="Arial" w:cs="Arial"/>
                <w:color w:val="FF9201"/>
                <w:kern w:val="2"/>
                <w:sz w:val="21"/>
                <w:szCs w:val="22"/>
                <w:lang w:val="en-US" w:eastAsia="ja-JP"/>
              </w:rPr>
            </w:pPr>
            <w:r w:rsidRPr="00B40F28">
              <w:rPr>
                <w:rFonts w:ascii="Arial" w:hAnsi="Arial" w:cs="Arial"/>
                <w:lang w:eastAsia="ja-JP"/>
              </w:rPr>
              <w:t>RP-222498</w:t>
            </w:r>
          </w:p>
        </w:tc>
      </w:tr>
      <w:tr w:rsidR="00664542" w14:paraId="25C720E3"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16BB6C6E" w14:textId="77777777" w:rsidR="00664542" w:rsidRDefault="00664542" w:rsidP="00E76C89">
            <w:pPr>
              <w:tabs>
                <w:tab w:val="left" w:pos="567"/>
              </w:tabs>
              <w:spacing w:after="0"/>
              <w:rPr>
                <w:rFonts w:ascii="Arial" w:hAnsi="Arial" w:cs="Arial"/>
                <w:b/>
              </w:rPr>
            </w:pPr>
            <w:r>
              <w:rPr>
                <w:rFonts w:ascii="Arial" w:hAnsi="Arial" w:cs="Arial"/>
                <w:b/>
              </w:rPr>
              <w:t>Target Completion Date</w:t>
            </w:r>
          </w:p>
          <w:p w14:paraId="2F3B7867" w14:textId="77777777" w:rsidR="00664542" w:rsidRDefault="00664542" w:rsidP="00E76C8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1786C2FD" w14:textId="77777777" w:rsidR="00664542" w:rsidRDefault="00664542" w:rsidP="00E76C89">
            <w:pPr>
              <w:tabs>
                <w:tab w:val="left" w:pos="567"/>
              </w:tabs>
              <w:spacing w:after="0"/>
              <w:rPr>
                <w:rFonts w:ascii="Arial" w:hAnsi="Arial" w:cs="Arial"/>
                <w:lang w:eastAsia="ja-JP"/>
              </w:rPr>
            </w:pPr>
            <w:r>
              <w:rPr>
                <w:rFonts w:ascii="Arial" w:hAnsi="Arial" w:cs="Arial"/>
                <w:lang w:eastAsia="ja-JP"/>
              </w:rPr>
              <w:t xml:space="preserve">Study Item: </w:t>
            </w:r>
          </w:p>
          <w:p w14:paraId="27F326E6" w14:textId="77777777" w:rsidR="00664542" w:rsidRDefault="00664542" w:rsidP="00E76C89">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362807DE" w14:textId="77777777" w:rsidR="00664542" w:rsidRDefault="00664542" w:rsidP="00E76C89">
            <w:pPr>
              <w:tabs>
                <w:tab w:val="left" w:pos="567"/>
              </w:tabs>
              <w:spacing w:after="0"/>
              <w:rPr>
                <w:rFonts w:ascii="Arial" w:hAnsi="Arial" w:cs="Arial"/>
                <w:lang w:eastAsia="ja-JP"/>
              </w:rPr>
            </w:pPr>
            <w:r>
              <w:rPr>
                <w:rFonts w:ascii="Arial" w:hAnsi="Arial" w:cs="Arial"/>
                <w:lang w:eastAsia="ja-JP"/>
              </w:rPr>
              <w:t xml:space="preserve">Core part: </w:t>
            </w:r>
          </w:p>
          <w:p w14:paraId="38C29FF9" w14:textId="77777777" w:rsidR="00664542" w:rsidRDefault="00664542" w:rsidP="00E76C89">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1D7FE282" w14:textId="77777777" w:rsidR="00664542" w:rsidRDefault="00664542" w:rsidP="00E76C8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4E2160E7" w14:textId="77777777" w:rsidR="00664542" w:rsidRDefault="00664542" w:rsidP="00E76C89">
            <w:pPr>
              <w:tabs>
                <w:tab w:val="left" w:pos="567"/>
              </w:tabs>
              <w:spacing w:after="0"/>
              <w:rPr>
                <w:rFonts w:ascii="Arial" w:hAnsi="Arial" w:cs="Arial"/>
                <w:lang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718F694A" w14:textId="77777777" w:rsidR="00664542" w:rsidRDefault="00664542" w:rsidP="00E76C8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664542" w14:paraId="558777A4"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6345789C" w14:textId="77777777" w:rsidR="00664542" w:rsidRDefault="00664542" w:rsidP="00E76C8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7B30D1D5" w14:textId="77777777" w:rsidR="00664542" w:rsidRDefault="00664542" w:rsidP="00E76C8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AEEDE6E" w14:textId="77777777" w:rsidR="00664542" w:rsidRDefault="00664542" w:rsidP="00E76C89">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58D7D3C9" w14:textId="77777777" w:rsidR="00664542" w:rsidRDefault="00664542" w:rsidP="00E76C89">
            <w:pPr>
              <w:tabs>
                <w:tab w:val="left" w:pos="567"/>
              </w:tabs>
              <w:spacing w:after="0"/>
              <w:rPr>
                <w:rFonts w:ascii="Arial" w:hAnsi="Arial" w:cs="Arial"/>
                <w:lang w:eastAsia="ja-JP"/>
              </w:rPr>
            </w:pPr>
            <w:r>
              <w:rPr>
                <w:rFonts w:ascii="Arial" w:hAnsi="Arial" w:cs="Arial"/>
                <w:lang w:eastAsia="ja-JP"/>
              </w:rPr>
              <w:t xml:space="preserve">Core part: </w:t>
            </w:r>
          </w:p>
          <w:p w14:paraId="6AE4BE34" w14:textId="77777777" w:rsidR="00664542" w:rsidRDefault="00664542" w:rsidP="00E76C89">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6461B837" w14:textId="77777777" w:rsidR="00664542" w:rsidRDefault="00664542" w:rsidP="00E76C8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13E50268" w14:textId="77777777" w:rsidR="00664542" w:rsidRDefault="00664542" w:rsidP="00E76C89">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5399FCE3" w14:textId="77777777" w:rsidR="00664542" w:rsidRDefault="00664542" w:rsidP="00E76C8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66454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ACA2362" w:rsidR="00EF4800" w:rsidRPr="008836AC" w:rsidRDefault="00664542"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664542" w:rsidRPr="008836AC" w14:paraId="5EF9AD31" w14:textId="77777777" w:rsidTr="00664542">
        <w:tc>
          <w:tcPr>
            <w:tcW w:w="1416" w:type="dxa"/>
            <w:vMerge w:val="restart"/>
            <w:vAlign w:val="center"/>
          </w:tcPr>
          <w:p w14:paraId="589FA298" w14:textId="77777777" w:rsidR="00664542" w:rsidRPr="008836AC" w:rsidRDefault="00664542" w:rsidP="0066454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64542" w:rsidRPr="008836AC" w:rsidRDefault="00664542" w:rsidP="00664542">
            <w:pPr>
              <w:tabs>
                <w:tab w:val="left" w:pos="567"/>
              </w:tabs>
              <w:spacing w:after="0"/>
              <w:rPr>
                <w:rFonts w:ascii="Arial" w:hAnsi="Arial" w:cs="Arial"/>
                <w:b/>
              </w:rPr>
            </w:pPr>
            <w:r w:rsidRPr="008836AC">
              <w:rPr>
                <w:rFonts w:ascii="Arial" w:hAnsi="Arial" w:cs="Arial"/>
                <w:b/>
              </w:rPr>
              <w:t>Name</w:t>
            </w:r>
          </w:p>
        </w:tc>
        <w:tc>
          <w:tcPr>
            <w:tcW w:w="7335" w:type="dxa"/>
          </w:tcPr>
          <w:p w14:paraId="127CF618" w14:textId="1FC7A62E" w:rsidR="00664542" w:rsidRPr="008836AC" w:rsidRDefault="00664542" w:rsidP="00664542">
            <w:pPr>
              <w:tabs>
                <w:tab w:val="left" w:pos="567"/>
              </w:tabs>
              <w:spacing w:after="0"/>
              <w:rPr>
                <w:rFonts w:ascii="Arial" w:hAnsi="Arial" w:cs="Arial"/>
                <w:lang w:eastAsia="ja-JP"/>
              </w:rPr>
            </w:pPr>
            <w:r>
              <w:rPr>
                <w:rFonts w:ascii="Arial" w:hAnsi="Arial" w:cs="Arial"/>
                <w:lang w:eastAsia="zh-CN"/>
              </w:rPr>
              <w:t xml:space="preserve">Liehai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664542" w:rsidRPr="008836AC" w14:paraId="36040647" w14:textId="77777777" w:rsidTr="00664542">
        <w:tc>
          <w:tcPr>
            <w:tcW w:w="1416" w:type="dxa"/>
            <w:vMerge/>
          </w:tcPr>
          <w:p w14:paraId="2B760CAA" w14:textId="77777777" w:rsidR="00664542" w:rsidRPr="008836AC" w:rsidRDefault="00664542" w:rsidP="00664542">
            <w:pPr>
              <w:tabs>
                <w:tab w:val="left" w:pos="567"/>
              </w:tabs>
              <w:rPr>
                <w:rFonts w:ascii="Arial" w:hAnsi="Arial" w:cs="Arial"/>
                <w:b/>
              </w:rPr>
            </w:pPr>
          </w:p>
        </w:tc>
        <w:tc>
          <w:tcPr>
            <w:tcW w:w="1335" w:type="dxa"/>
          </w:tcPr>
          <w:p w14:paraId="6AD0A3C2" w14:textId="77777777" w:rsidR="00664542" w:rsidRPr="008836AC" w:rsidRDefault="00664542" w:rsidP="0066454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93F0462" w:rsidR="00664542" w:rsidRPr="008836AC" w:rsidRDefault="00664542" w:rsidP="00664542">
            <w:pPr>
              <w:tabs>
                <w:tab w:val="left" w:pos="567"/>
              </w:tabs>
              <w:spacing w:after="0"/>
              <w:rPr>
                <w:rFonts w:ascii="Arial" w:hAnsi="Arial" w:cs="Arial"/>
                <w:lang w:eastAsia="ja-JP"/>
              </w:rPr>
            </w:pPr>
            <w:r>
              <w:rPr>
                <w:rFonts w:ascii="Arial" w:hAnsi="Arial" w:cs="Arial"/>
                <w:lang w:eastAsia="zh-CN"/>
              </w:rPr>
              <w:t>Huawei, Ericsson, Nokia, ZTE Corporation</w:t>
            </w:r>
          </w:p>
        </w:tc>
      </w:tr>
      <w:tr w:rsidR="00664542" w:rsidRPr="008836AC" w14:paraId="588EE5C8" w14:textId="77777777" w:rsidTr="00664542">
        <w:tc>
          <w:tcPr>
            <w:tcW w:w="1416" w:type="dxa"/>
            <w:vMerge/>
          </w:tcPr>
          <w:p w14:paraId="5371B18D" w14:textId="77777777" w:rsidR="00664542" w:rsidRPr="008836AC" w:rsidRDefault="00664542" w:rsidP="00664542">
            <w:pPr>
              <w:tabs>
                <w:tab w:val="left" w:pos="567"/>
              </w:tabs>
              <w:rPr>
                <w:rFonts w:ascii="Arial" w:hAnsi="Arial" w:cs="Arial"/>
                <w:b/>
              </w:rPr>
            </w:pPr>
          </w:p>
        </w:tc>
        <w:tc>
          <w:tcPr>
            <w:tcW w:w="1335" w:type="dxa"/>
          </w:tcPr>
          <w:p w14:paraId="4BB54D4E" w14:textId="77777777" w:rsidR="00664542" w:rsidRPr="008836AC" w:rsidRDefault="00664542" w:rsidP="00664542">
            <w:pPr>
              <w:tabs>
                <w:tab w:val="left" w:pos="567"/>
              </w:tabs>
              <w:spacing w:after="0"/>
              <w:rPr>
                <w:rFonts w:ascii="Arial" w:hAnsi="Arial" w:cs="Arial"/>
                <w:b/>
              </w:rPr>
            </w:pPr>
            <w:r w:rsidRPr="008836AC">
              <w:rPr>
                <w:rFonts w:ascii="Arial" w:hAnsi="Arial" w:cs="Arial"/>
                <w:b/>
              </w:rPr>
              <w:t>Email</w:t>
            </w:r>
          </w:p>
        </w:tc>
        <w:tc>
          <w:tcPr>
            <w:tcW w:w="7335" w:type="dxa"/>
          </w:tcPr>
          <w:p w14:paraId="0563966F" w14:textId="1197FCFF" w:rsidR="00664542" w:rsidRPr="008836AC" w:rsidRDefault="00E40EE2" w:rsidP="00664542">
            <w:pPr>
              <w:tabs>
                <w:tab w:val="left" w:pos="567"/>
              </w:tabs>
              <w:spacing w:after="0"/>
              <w:rPr>
                <w:rFonts w:ascii="Arial" w:hAnsi="Arial" w:cs="Arial"/>
              </w:rPr>
            </w:pPr>
            <w:hyperlink r:id="rId7" w:history="1">
              <w:r w:rsidR="00664542">
                <w:rPr>
                  <w:rStyle w:val="ad"/>
                  <w:rFonts w:ascii="Arial" w:hAnsi="Arial" w:cs="Arial"/>
                  <w:lang w:eastAsia="zh-CN"/>
                </w:rPr>
                <w:t>liuliehai@huawei.com</w:t>
              </w:r>
            </w:hyperlink>
            <w:r w:rsidR="00664542">
              <w:rPr>
                <w:rFonts w:ascii="Arial" w:hAnsi="Arial" w:cs="Arial"/>
                <w:lang w:eastAsia="zh-CN"/>
              </w:rPr>
              <w:t xml:space="preserve">, </w:t>
            </w:r>
            <w:hyperlink r:id="rId8" w:history="1">
              <w:r w:rsidR="00664542">
                <w:rPr>
                  <w:rStyle w:val="ad"/>
                  <w:rFonts w:ascii="Arial" w:hAnsi="Arial" w:cs="Arial"/>
                  <w:lang w:eastAsia="zh-CN"/>
                </w:rPr>
                <w:t>dominique.everaere@ericsson.com</w:t>
              </w:r>
            </w:hyperlink>
            <w:r w:rsidR="00664542">
              <w:rPr>
                <w:rStyle w:val="ad"/>
                <w:rFonts w:ascii="Arial" w:hAnsi="Arial" w:cs="Arial"/>
                <w:lang w:eastAsia="zh-CN"/>
              </w:rPr>
              <w:t xml:space="preserve">, </w:t>
            </w:r>
            <w:hyperlink r:id="rId9" w:history="1">
              <w:r w:rsidR="00664542">
                <w:rPr>
                  <w:rStyle w:val="ad"/>
                  <w:rFonts w:ascii="Arial" w:hAnsi="Arial" w:cs="Arial"/>
                  <w:lang w:eastAsia="zh-CN"/>
                </w:rPr>
                <w:t>iwajlo.angelow@nokia.com</w:t>
              </w:r>
            </w:hyperlink>
            <w:r w:rsidR="00664542">
              <w:rPr>
                <w:rStyle w:val="ad"/>
                <w:rFonts w:ascii="Arial" w:hAnsi="Arial" w:cs="Arial"/>
                <w:lang w:eastAsia="zh-CN"/>
              </w:rPr>
              <w:t xml:space="preserve">, </w:t>
            </w:r>
            <w:hyperlink r:id="rId10" w:history="1">
              <w:r w:rsidR="00664542">
                <w:rPr>
                  <w:rStyle w:val="ad"/>
                  <w:rFonts w:ascii="Arial" w:hAnsi="Arial" w:cs="Arial"/>
                  <w:lang w:eastAsia="zh-CN"/>
                </w:rPr>
                <w:t>xue.fei25@zte.com.cn</w:t>
              </w:r>
            </w:hyperlink>
            <w:r w:rsidR="00664542">
              <w:rPr>
                <w:rFonts w:ascii="Arial"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CF175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4E446200" w14:textId="77777777" w:rsidR="00664542" w:rsidRPr="00131F3A" w:rsidRDefault="00664542" w:rsidP="00664542">
      <w:pPr>
        <w:rPr>
          <w:rFonts w:eastAsia="Yu Mincho"/>
          <w:lang w:eastAsia="ja-JP"/>
        </w:rPr>
      </w:pPr>
      <w:r>
        <w:rPr>
          <w:rFonts w:eastAsia="Yu Mincho"/>
          <w:lang w:eastAsia="ja-JP"/>
        </w:rPr>
        <w:t>The WI is on hold.</w:t>
      </w:r>
    </w:p>
    <w:p w14:paraId="75941DB3" w14:textId="77777777" w:rsidR="00664542" w:rsidRPr="00664542" w:rsidRDefault="00664542" w:rsidP="00664542">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31883" w14:textId="77777777" w:rsidR="00E40EE2" w:rsidRDefault="00E40EE2">
      <w:r>
        <w:separator/>
      </w:r>
    </w:p>
  </w:endnote>
  <w:endnote w:type="continuationSeparator" w:id="0">
    <w:p w14:paraId="1F44BEE9" w14:textId="77777777" w:rsidR="00E40EE2" w:rsidRDefault="00E4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23B9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23B9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1B8A2" w14:textId="77777777" w:rsidR="00E40EE2" w:rsidRDefault="00E40EE2">
      <w:r>
        <w:separator/>
      </w:r>
    </w:p>
  </w:footnote>
  <w:footnote w:type="continuationSeparator" w:id="0">
    <w:p w14:paraId="7E9032C2" w14:textId="77777777" w:rsidR="00E40EE2" w:rsidRDefault="00E40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4F54"/>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3B9C"/>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542"/>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0EE2"/>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rsid w:val="005C00CB"/>
  </w:style>
  <w:style w:type="paragraph" w:customStyle="1" w:styleId="B2">
    <w:name w:val="B2"/>
    <w:basedOn w:val="24"/>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3</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2018-11-20T14:54:00Z</dcterms:created>
  <dcterms:modified xsi:type="dcterms:W3CDTF">2023-09-04T03:27:00Z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(3)ABsh0Mdv+K6MU2FEi5pfeDp9JuVp4g+IsOUf+uAnezMvKkMsluY3NG+JOgfRmkw/mpPs9Qne
5pRo94xHJZJoJgsvcYT5Rc4J42GIlBS1r2teG/SqQCS4ZYfjin2+arIdvFXKgoLEFfFjSg5e
Ol54HnB0Rls/RLM6yteJT9RaKEstzV9MxqMnrB9spajg5AQDU6QGhc+cfKyXHLgdpz5FJ1ky
2bMKYNYqOamM3zFN38</vt:lpwstr>
  </property>
  <property fmtid="{D5CDD505-2E9C-101B-9397-08002B2CF9AE}" pid="11" name="_2015_ms_pID_7253431">
    <vt:lpwstr>JsKfRd9ryUOcGxdFwQgIebiFMv2dDfw5hze+/DlUnJoZMZaT+92wYk
TUtRbVio2SYklr3KyGeKxkEyWSMVRLayXwyfOUe2L5sBAr7cvYUnBWpxH8oeNEqL20Ln5zUK
+9GgPI+7l4lBcBcP8GTvnubeqFKdRdg8VxBqmZR4jp0o5QUMqVsUaer1SYqtqPTP1EtzSGic
tN/ClVjq8RILhzxlzDwR66GoQQIX1X1cT548</vt:lpwstr>
  </property>
  <property fmtid="{D5CDD505-2E9C-101B-9397-08002B2CF9AE}" pid="12" name="_2015_ms_pID_7253432">
    <vt:lpwstr>MA==</vt:lpwstr>
  </property>
</Properties>
</file>